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Fareham and Waterlooville</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Fareham and Waterlooville</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Fareham and Waterlooville</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Fareham and Waterlooville</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Fareham and Waterlooville</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6.6%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Fareham and Waterlooville are estimated to have a score of 1-2 on the PGSI (low-risk gambling), whilst </w:t>
      </w:r>
      <w:r w:rsidRPr="00773DF7">
        <w:rPr>
          <w:rFonts w:ascii="Libre Franklin Light" w:hAnsi="Libre Franklin Light" w:cs="Calibri Light"/>
          <w:b/>
          <w:bCs/>
          <w:color w:val="C45911" w:themeColor="accent2" w:themeShade="BF"/>
        </w:rPr>
        <w:t xml:space="preserve">2.7%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2.8%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75.9% </w:t>
      </w:r>
      <w:r w:rsidRPr="004747BF">
        <w:rPr>
          <w:rFonts w:ascii="Libre Franklin Light" w:eastAsia="Times New Roman" w:hAnsi="Libre Franklin Light" w:cs="Calibri Light"/>
        </w:rPr>
        <w:t xml:space="preserve">of those respondents classified as PGSI 8+ in Fareham and Waterlooville</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Fareham and Waterlooville is estimated to be </w:t>
      </w:r>
      <w:r w:rsidRPr="00773DF7">
        <w:rPr>
          <w:rFonts w:ascii="Libre Franklin Light" w:eastAsia="Times New Roman" w:hAnsi="Libre Franklin Light" w:cs="Calibri Light"/>
          <w:b/>
          <w:bCs/>
          <w:color w:val="C45911" w:themeColor="accent2" w:themeShade="BF"/>
        </w:rPr>
        <w:t xml:space="preserve">£1,719,819</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Fareham and Waterlooville</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12.1%</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Fareham and Waterlooville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6.6%</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Fareham and Waterlooville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2.7%</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Fareham and Waterlooville</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2.8%</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Fareham and Waterlooville.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Fareham and Waterlooville</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Fareham and Waterlooville.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Fareham and Waterlooville</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6.1%</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23.1%</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Fareham and Waterlooville</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75.9%</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Fareham and Waterlooville.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Fareham and Waterlooville</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7.4%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15.4%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Fareham and Waterlooville</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Fareham and Waterlooville</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69.2%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Fareham and Waterlooville</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Fareham and Waterlooville</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Fareham and Waterlooville</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£1,719,819</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Fareham and Waterlooville</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£28,013</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£579,325</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£41,501</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£11,672</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£21,399</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£1,037,909</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£1,719,819</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Fareham and Waterlooville</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Fareham and Waterlooville</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17.8%</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Fareham and Waterlooville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13.5%</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Fareham and Waterlooville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4.4%</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Fareham and Waterlooville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1.6%</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Fareham and Waterlooville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49.3%</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Fareham and Waterlooville</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17.8%</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Fareham and Waterlooville</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13.5%</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Fareham and Waterlooville</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4.4%</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Fareham and Waterlooville</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1.6%</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Fareham and Waterlooville</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49.3%</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Fareham and Waterlooville</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03436D68-0A10-4F81-BF47-65F1273EBBD3}"/>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